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12E1F" w:rsidRDefault="00112E1F" w:rsidP="00112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112E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1F" w:rsidRDefault="00112E1F" w:rsidP="00564E3C">
      <w:pPr>
        <w:spacing w:after="0" w:line="240" w:lineRule="auto"/>
      </w:pPr>
      <w:r>
        <w:separator/>
      </w:r>
    </w:p>
  </w:endnote>
  <w:endnote w:type="continuationSeparator" w:id="0">
    <w:p w:rsidR="00112E1F" w:rsidRDefault="00112E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2E1F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1F" w:rsidRDefault="00112E1F" w:rsidP="00564E3C">
      <w:pPr>
        <w:spacing w:after="0" w:line="240" w:lineRule="auto"/>
      </w:pPr>
      <w:r>
        <w:separator/>
      </w:r>
    </w:p>
  </w:footnote>
  <w:footnote w:type="continuationSeparator" w:id="0">
    <w:p w:rsidR="00112E1F" w:rsidRDefault="00112E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E1F"/>
    <w:rsid w:val="00112E1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56561"/>
  <w15:chartTrackingRefBased/>
  <w15:docId w15:val="{B48F72A6-5F2E-4AF7-B2AF-70165F3E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2016-01-26T14:11:00Z</dcterms:created>
  <dcterms:modified xsi:type="dcterms:W3CDTF">2016-01-26T14:12:00Z</dcterms:modified>
</cp:coreProperties>
</file>